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373AB" w14:textId="17D56CE5" w:rsidR="00D477C0" w:rsidRDefault="00D477C0" w:rsidP="00D477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RAGGER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62896812" w14:textId="77777777" w:rsidR="00D477C0" w:rsidRDefault="00D477C0" w:rsidP="00D477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4C6A6B9B" w14:textId="77777777" w:rsidR="00D477C0" w:rsidRDefault="00D477C0" w:rsidP="00D477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AEF6D2" w14:textId="77777777" w:rsidR="00D477C0" w:rsidRDefault="00D477C0" w:rsidP="00D477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3FA424" w14:textId="6A29FD19" w:rsidR="00D477C0" w:rsidRDefault="00D477C0" w:rsidP="00D477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3 Apr.1400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tonsure.   </w:t>
      </w:r>
    </w:p>
    <w:p w14:paraId="7C88C859" w14:textId="09229763" w:rsidR="00D477C0" w:rsidRDefault="00D477C0" w:rsidP="00D477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67B0548" w14:textId="77777777" w:rsidR="00D477C0" w:rsidRDefault="00D477C0" w:rsidP="00D477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8653E0" w14:textId="77777777" w:rsidR="00D477C0" w:rsidRDefault="00D477C0" w:rsidP="00D477C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4CA579" w14:textId="77777777" w:rsidR="00D477C0" w:rsidRDefault="00D477C0" w:rsidP="00D477C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2021</w:t>
      </w:r>
    </w:p>
    <w:p w14:paraId="2921BEA8" w14:textId="7B74D86A" w:rsidR="00BA00AB" w:rsidRPr="00D477C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477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DD1CF" w14:textId="77777777" w:rsidR="00D477C0" w:rsidRDefault="00D477C0" w:rsidP="009139A6">
      <w:r>
        <w:separator/>
      </w:r>
    </w:p>
  </w:endnote>
  <w:endnote w:type="continuationSeparator" w:id="0">
    <w:p w14:paraId="23C31A6F" w14:textId="77777777" w:rsidR="00D477C0" w:rsidRDefault="00D477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EB9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3DA7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33D1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BF7F8" w14:textId="77777777" w:rsidR="00D477C0" w:rsidRDefault="00D477C0" w:rsidP="009139A6">
      <w:r>
        <w:separator/>
      </w:r>
    </w:p>
  </w:footnote>
  <w:footnote w:type="continuationSeparator" w:id="0">
    <w:p w14:paraId="4A7EE378" w14:textId="77777777" w:rsidR="00D477C0" w:rsidRDefault="00D477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D813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589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506E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7C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477C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D2A4B"/>
  <w15:chartTrackingRefBased/>
  <w15:docId w15:val="{FB5F96F0-FDE7-4372-B45E-98FF5E3A7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2021-05-13T10:07:00Z</dcterms:created>
  <dcterms:modified xsi:type="dcterms:W3CDTF">2021-05-13T10:08:00Z</dcterms:modified>
</cp:coreProperties>
</file>